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AC7FC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LEDSTED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236F786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Smith.</w:t>
      </w:r>
    </w:p>
    <w:p w14:paraId="51C29596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18764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E3D062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John Giles brought a plaint of debt against him and four others.</w:t>
      </w:r>
    </w:p>
    <w:p w14:paraId="0ABE1D44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756F21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50C05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AFD25" w14:textId="77777777" w:rsidR="00E93438" w:rsidRDefault="00E93438" w:rsidP="00E93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p w14:paraId="666586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DF9A" w14:textId="77777777" w:rsidR="00E93438" w:rsidRDefault="00E93438" w:rsidP="009139A6">
      <w:r>
        <w:separator/>
      </w:r>
    </w:p>
  </w:endnote>
  <w:endnote w:type="continuationSeparator" w:id="0">
    <w:p w14:paraId="02EA4F5E" w14:textId="77777777" w:rsidR="00E93438" w:rsidRDefault="00E934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5F7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C5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A6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E71E" w14:textId="77777777" w:rsidR="00E93438" w:rsidRDefault="00E93438" w:rsidP="009139A6">
      <w:r>
        <w:separator/>
      </w:r>
    </w:p>
  </w:footnote>
  <w:footnote w:type="continuationSeparator" w:id="0">
    <w:p w14:paraId="01FB9F9B" w14:textId="77777777" w:rsidR="00E93438" w:rsidRDefault="00E934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F2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8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18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43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343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8A983"/>
  <w15:chartTrackingRefBased/>
  <w15:docId w15:val="{9F85D85D-7559-4BFA-A465-4BE653A2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3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2022-10-02T07:08:00Z</dcterms:created>
  <dcterms:modified xsi:type="dcterms:W3CDTF">2022-10-02T07:08:00Z</dcterms:modified>
</cp:coreProperties>
</file>